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CC9049" w14:textId="23C826CC" w:rsidR="00465ECA" w:rsidRPr="00A10825" w:rsidRDefault="00251D81" w:rsidP="00465ECA">
      <w:pPr>
        <w:pStyle w:val="Datumoben"/>
        <w:spacing w:after="300"/>
        <w:rPr>
          <w:rStyle w:val="Formatvorlage14"/>
          <w:sz w:val="20"/>
        </w:rPr>
      </w:pPr>
      <w:r w:rsidRPr="00A10825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A10825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 w:rsidRPr="00A10825"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Products &amp; Services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A10825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 w:rsidRPr="00A10825"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Products &amp; Services</w:t>
                      </w:r>
                    </w:p>
                  </w:txbxContent>
                </v:textbox>
              </v:shape>
            </w:pict>
          </mc:Fallback>
        </mc:AlternateContent>
      </w:r>
      <w:r w:rsidR="00465ECA" w:rsidRPr="00A10825">
        <w:t>June</w:t>
      </w:r>
      <w:r w:rsidR="007A3E68" w:rsidRPr="00A10825">
        <w:rPr>
          <w:rStyle w:val="Formatvorlage14"/>
          <w:sz w:val="20"/>
        </w:rPr>
        <w:t xml:space="preserve"> </w:t>
      </w:r>
      <w:r w:rsidR="007B024B" w:rsidRPr="00A10825">
        <w:rPr>
          <w:rStyle w:val="Formatvorlage14"/>
          <w:sz w:val="20"/>
        </w:rPr>
        <w:t>202</w:t>
      </w:r>
      <w:r w:rsidR="00400D22" w:rsidRPr="00A10825">
        <w:rPr>
          <w:rStyle w:val="Formatvorlage14"/>
          <w:sz w:val="20"/>
        </w:rPr>
        <w:t>5</w:t>
      </w:r>
    </w:p>
    <w:p w14:paraId="72BC8226" w14:textId="77777777" w:rsidR="00962191" w:rsidRPr="00A10825" w:rsidRDefault="00962191" w:rsidP="00465ECA">
      <w:pPr>
        <w:spacing w:line="240" w:lineRule="auto"/>
        <w:rPr>
          <w:b/>
          <w:bCs/>
          <w:color w:val="4D4D4D" w:themeColor="accent3"/>
          <w:sz w:val="48"/>
          <w:szCs w:val="48"/>
        </w:rPr>
      </w:pPr>
      <w:r w:rsidRPr="00A10825">
        <w:rPr>
          <w:b/>
          <w:bCs/>
          <w:color w:val="4D4D4D" w:themeColor="accent3"/>
          <w:sz w:val="48"/>
          <w:szCs w:val="48"/>
        </w:rPr>
        <w:t>VITA and UP3D: Validated Workflow for Highest Demands</w:t>
      </w:r>
    </w:p>
    <w:p w14:paraId="66F7D011" w14:textId="3A699565" w:rsidR="00465ECA" w:rsidRPr="00A10825" w:rsidRDefault="001919DA" w:rsidP="00465ECA">
      <w:pPr>
        <w:spacing w:line="240" w:lineRule="auto"/>
        <w:rPr>
          <w:b/>
          <w:bCs/>
          <w:color w:val="4D4D4D" w:themeColor="accent3"/>
          <w:sz w:val="48"/>
          <w:szCs w:val="48"/>
        </w:rPr>
      </w:pPr>
      <w:r>
        <w:rPr>
          <w:color w:val="4D4D4D" w:themeColor="accent3"/>
          <w:sz w:val="48"/>
          <w:szCs w:val="48"/>
        </w:rPr>
        <w:pict w14:anchorId="4BF613FC">
          <v:rect id="_x0000_i1025" style="width:0;height:1.5pt" o:hralign="center" o:hrstd="t" o:hr="t" fillcolor="#a0a0a0" stroked="f"/>
        </w:pict>
      </w:r>
    </w:p>
    <w:p w14:paraId="21B3D4F6" w14:textId="77777777" w:rsidR="00465ECA" w:rsidRPr="00A10825" w:rsidRDefault="00465ECA" w:rsidP="00962191">
      <w:pPr>
        <w:rPr>
          <w:b/>
          <w:bCs/>
          <w:sz w:val="48"/>
          <w:szCs w:val="48"/>
        </w:rPr>
      </w:pPr>
    </w:p>
    <w:p w14:paraId="3F187F10" w14:textId="77777777" w:rsidR="00465ECA" w:rsidRPr="00A10825" w:rsidRDefault="00465ECA" w:rsidP="00962191">
      <w:pPr>
        <w:rPr>
          <w:b/>
          <w:bCs/>
          <w:sz w:val="48"/>
          <w:szCs w:val="48"/>
        </w:rPr>
      </w:pPr>
    </w:p>
    <w:p w14:paraId="464ECDA4" w14:textId="77777777" w:rsidR="001919DA" w:rsidRDefault="00962191" w:rsidP="001E5391">
      <w:pPr>
        <w:rPr>
          <w:sz w:val="24"/>
          <w:szCs w:val="24"/>
        </w:rPr>
      </w:pPr>
      <w:r w:rsidRPr="00A10825">
        <w:rPr>
          <w:b/>
          <w:bCs/>
          <w:sz w:val="24"/>
          <w:szCs w:val="24"/>
        </w:rPr>
        <w:t xml:space="preserve">Bad </w:t>
      </w:r>
      <w:proofErr w:type="spellStart"/>
      <w:r w:rsidRPr="00A10825">
        <w:rPr>
          <w:b/>
          <w:bCs/>
          <w:sz w:val="24"/>
          <w:szCs w:val="24"/>
        </w:rPr>
        <w:t>Säckingen</w:t>
      </w:r>
      <w:proofErr w:type="spellEnd"/>
      <w:r w:rsidRPr="00A10825">
        <w:rPr>
          <w:b/>
          <w:bCs/>
          <w:sz w:val="24"/>
          <w:szCs w:val="24"/>
        </w:rPr>
        <w:t>/Shenzhen, June 2025</w:t>
      </w:r>
      <w:r w:rsidRPr="00A10825">
        <w:rPr>
          <w:sz w:val="24"/>
          <w:szCs w:val="24"/>
        </w:rPr>
        <w:t xml:space="preserve"> – Digital collaboration continues to advance: VITA </w:t>
      </w:r>
      <w:proofErr w:type="spellStart"/>
      <w:r w:rsidRPr="00A10825">
        <w:rPr>
          <w:sz w:val="24"/>
          <w:szCs w:val="24"/>
        </w:rPr>
        <w:t>Zahnfabrik</w:t>
      </w:r>
      <w:proofErr w:type="spellEnd"/>
      <w:r w:rsidRPr="00A10825">
        <w:rPr>
          <w:sz w:val="24"/>
          <w:szCs w:val="24"/>
        </w:rPr>
        <w:t xml:space="preserve"> H. Rauter GmbH &amp; Co. KG (Bad </w:t>
      </w:r>
      <w:proofErr w:type="spellStart"/>
      <w:r w:rsidRPr="00A10825">
        <w:rPr>
          <w:sz w:val="24"/>
          <w:szCs w:val="24"/>
        </w:rPr>
        <w:t>Säckingen</w:t>
      </w:r>
      <w:proofErr w:type="spellEnd"/>
      <w:r w:rsidRPr="00A10825">
        <w:rPr>
          <w:sz w:val="24"/>
          <w:szCs w:val="24"/>
        </w:rPr>
        <w:t>, Germany) and UP3D Tech Co., Ltd (Shenzhen, China), a rapidly growing provider of digital CAD/CAM system solutions, now offer a fully validated workflow for dental milling applications.</w:t>
      </w:r>
      <w:r w:rsidR="001E5391">
        <w:rPr>
          <w:sz w:val="24"/>
          <w:szCs w:val="24"/>
        </w:rPr>
        <w:t xml:space="preserve"> </w:t>
      </w:r>
    </w:p>
    <w:p w14:paraId="5C770D62" w14:textId="77777777" w:rsidR="001919DA" w:rsidRDefault="001919DA" w:rsidP="001E5391">
      <w:pPr>
        <w:rPr>
          <w:sz w:val="24"/>
          <w:szCs w:val="24"/>
        </w:rPr>
      </w:pPr>
    </w:p>
    <w:p w14:paraId="0F6D7E18" w14:textId="5833F627" w:rsidR="00682E38" w:rsidRPr="00682E38" w:rsidRDefault="00682E38" w:rsidP="001E5391">
      <w:pPr>
        <w:rPr>
          <w:sz w:val="24"/>
          <w:szCs w:val="24"/>
        </w:rPr>
      </w:pPr>
      <w:r w:rsidRPr="00682E38">
        <w:rPr>
          <w:sz w:val="24"/>
          <w:szCs w:val="24"/>
        </w:rPr>
        <w:t xml:space="preserve">At the heart of this new partnership lies the successful validation of VITA’s complete CAD/CAM material portfolio on the </w:t>
      </w:r>
      <w:r w:rsidRPr="001E5391">
        <w:rPr>
          <w:b/>
          <w:bCs/>
          <w:sz w:val="24"/>
          <w:szCs w:val="24"/>
        </w:rPr>
        <w:t>UP3D milling machine series</w:t>
      </w:r>
      <w:r w:rsidRPr="00682E38">
        <w:rPr>
          <w:sz w:val="24"/>
          <w:szCs w:val="24"/>
        </w:rPr>
        <w:t xml:space="preserve"> – including the models </w:t>
      </w:r>
      <w:r w:rsidRPr="00682E38">
        <w:rPr>
          <w:b/>
          <w:bCs/>
          <w:sz w:val="24"/>
          <w:szCs w:val="24"/>
        </w:rPr>
        <w:t>P42, P53</w:t>
      </w:r>
      <w:r w:rsidRPr="00682E38">
        <w:rPr>
          <w:sz w:val="24"/>
          <w:szCs w:val="24"/>
        </w:rPr>
        <w:t xml:space="preserve"> and </w:t>
      </w:r>
      <w:r w:rsidRPr="00682E38">
        <w:rPr>
          <w:b/>
          <w:bCs/>
          <w:sz w:val="24"/>
          <w:szCs w:val="24"/>
        </w:rPr>
        <w:t>P55D</w:t>
      </w:r>
      <w:r w:rsidRPr="00682E38">
        <w:rPr>
          <w:sz w:val="24"/>
          <w:szCs w:val="24"/>
        </w:rPr>
        <w:t>. This allows dental laboratories and clinics to work with a fully harmonized system – from material selection to final restorations.</w:t>
      </w:r>
      <w:r w:rsidR="001E5391">
        <w:rPr>
          <w:sz w:val="24"/>
          <w:szCs w:val="24"/>
        </w:rPr>
        <w:t xml:space="preserve"> </w:t>
      </w:r>
      <w:r w:rsidRPr="00682E38">
        <w:rPr>
          <w:sz w:val="24"/>
          <w:szCs w:val="24"/>
        </w:rPr>
        <w:t xml:space="preserve">The validation covers the full range of </w:t>
      </w:r>
      <w:r w:rsidRPr="00682E38">
        <w:rPr>
          <w:b/>
          <w:bCs/>
          <w:sz w:val="24"/>
          <w:szCs w:val="24"/>
        </w:rPr>
        <w:t>VITA CAD/CAM materials</w:t>
      </w:r>
      <w:r w:rsidRPr="00682E38">
        <w:rPr>
          <w:sz w:val="24"/>
          <w:szCs w:val="24"/>
        </w:rPr>
        <w:t xml:space="preserve"> – from the million-times proven feldspar </w:t>
      </w:r>
      <w:r w:rsidRPr="00682E38">
        <w:rPr>
          <w:b/>
          <w:bCs/>
          <w:sz w:val="24"/>
          <w:szCs w:val="24"/>
        </w:rPr>
        <w:t>VITABLOCS</w:t>
      </w:r>
      <w:r w:rsidRPr="00682E38">
        <w:rPr>
          <w:sz w:val="24"/>
          <w:szCs w:val="24"/>
        </w:rPr>
        <w:t xml:space="preserve">, the high-performance </w:t>
      </w:r>
      <w:r w:rsidRPr="00682E38">
        <w:rPr>
          <w:b/>
          <w:bCs/>
          <w:sz w:val="24"/>
          <w:szCs w:val="24"/>
        </w:rPr>
        <w:t>VITA YZ</w:t>
      </w:r>
      <w:r w:rsidRPr="00682E38">
        <w:rPr>
          <w:sz w:val="24"/>
          <w:szCs w:val="24"/>
        </w:rPr>
        <w:t xml:space="preserve"> zirconia, and the unique </w:t>
      </w:r>
      <w:r w:rsidRPr="00682E38">
        <w:rPr>
          <w:b/>
          <w:bCs/>
          <w:sz w:val="24"/>
          <w:szCs w:val="24"/>
        </w:rPr>
        <w:t>VITA ENAMIC</w:t>
      </w:r>
      <w:r w:rsidRPr="00682E38">
        <w:rPr>
          <w:sz w:val="24"/>
          <w:szCs w:val="24"/>
        </w:rPr>
        <w:t xml:space="preserve"> hybrid ceramic to the </w:t>
      </w:r>
      <w:r w:rsidRPr="00682E38">
        <w:rPr>
          <w:b/>
          <w:bCs/>
          <w:sz w:val="24"/>
          <w:szCs w:val="24"/>
        </w:rPr>
        <w:t>VITA VIONIC</w:t>
      </w:r>
      <w:r w:rsidRPr="00682E38">
        <w:rPr>
          <w:sz w:val="24"/>
          <w:szCs w:val="24"/>
        </w:rPr>
        <w:t xml:space="preserve"> materials for digital denture production. This ensures not only reliable results, but also restorations that meet the highest standards of esthetics and functionality.</w:t>
      </w:r>
    </w:p>
    <w:p w14:paraId="340AB845" w14:textId="77777777" w:rsidR="00682E38" w:rsidRPr="00682E38" w:rsidRDefault="00682E38" w:rsidP="00682E38">
      <w:pPr>
        <w:rPr>
          <w:color w:val="98A7BD" w:themeColor="text2" w:themeTint="80"/>
          <w:sz w:val="24"/>
          <w:szCs w:val="24"/>
        </w:rPr>
      </w:pPr>
    </w:p>
    <w:p w14:paraId="5885AA8E" w14:textId="4368F2ED" w:rsidR="00962191" w:rsidRPr="00A10825" w:rsidRDefault="00962191" w:rsidP="00962191">
      <w:pPr>
        <w:rPr>
          <w:sz w:val="24"/>
          <w:szCs w:val="24"/>
        </w:rPr>
      </w:pPr>
      <w:r w:rsidRPr="00A10825">
        <w:rPr>
          <w:sz w:val="24"/>
          <w:szCs w:val="24"/>
        </w:rPr>
        <w:t xml:space="preserve">UP3D is known for delivering powerful yet </w:t>
      </w:r>
      <w:r w:rsidR="00446DFB">
        <w:rPr>
          <w:sz w:val="24"/>
          <w:szCs w:val="24"/>
        </w:rPr>
        <w:t>attractively priced</w:t>
      </w:r>
      <w:r w:rsidRPr="00A10825">
        <w:rPr>
          <w:sz w:val="24"/>
          <w:szCs w:val="24"/>
        </w:rPr>
        <w:t xml:space="preserve"> CAD/CAM systems with a strong and growing global customer base. In combination with VITA’s proven materials, this creates a forward-looking solution that is simple, efficient, and validated.</w:t>
      </w:r>
    </w:p>
    <w:p w14:paraId="1AECF5A3" w14:textId="1F7194EA" w:rsidR="00962191" w:rsidRPr="00A10825" w:rsidRDefault="00962191" w:rsidP="00962191">
      <w:pPr>
        <w:rPr>
          <w:sz w:val="24"/>
          <w:szCs w:val="24"/>
        </w:rPr>
      </w:pPr>
      <w:r w:rsidRPr="00446DFB">
        <w:rPr>
          <w:sz w:val="24"/>
          <w:szCs w:val="24"/>
        </w:rPr>
        <w:t xml:space="preserve">This validation marks another important step toward open, </w:t>
      </w:r>
      <w:r w:rsidR="00446DFB">
        <w:rPr>
          <w:sz w:val="24"/>
          <w:szCs w:val="24"/>
        </w:rPr>
        <w:t xml:space="preserve">workflows optimized for industrial application - </w:t>
      </w:r>
      <w:r w:rsidRPr="00446DFB">
        <w:rPr>
          <w:sz w:val="24"/>
          <w:szCs w:val="24"/>
        </w:rPr>
        <w:t>that</w:t>
      </w:r>
      <w:r w:rsidRPr="00A10825">
        <w:rPr>
          <w:sz w:val="24"/>
          <w:szCs w:val="24"/>
        </w:rPr>
        <w:t xml:space="preserve"> ensure process safety at every stage. Users benefit from coordinated parameters, smooth processes, and consistent quality.</w:t>
      </w:r>
    </w:p>
    <w:p w14:paraId="064FAC2B" w14:textId="77777777" w:rsidR="00465ECA" w:rsidRPr="00A10825" w:rsidRDefault="00465ECA" w:rsidP="00962191">
      <w:pPr>
        <w:rPr>
          <w:sz w:val="24"/>
          <w:szCs w:val="24"/>
        </w:rPr>
      </w:pPr>
    </w:p>
    <w:p w14:paraId="0F981ED9" w14:textId="77777777" w:rsidR="00962191" w:rsidRPr="00A10825" w:rsidRDefault="001919DA" w:rsidP="00962191">
      <w:pPr>
        <w:rPr>
          <w:sz w:val="24"/>
          <w:szCs w:val="24"/>
        </w:rPr>
      </w:pPr>
      <w:r>
        <w:rPr>
          <w:sz w:val="24"/>
          <w:szCs w:val="24"/>
        </w:rPr>
        <w:pict w14:anchorId="36C305A6">
          <v:rect id="_x0000_i1026" style="width:0;height:1.5pt" o:hralign="center" o:hrstd="t" o:hr="t" fillcolor="#a0a0a0" stroked="f"/>
        </w:pict>
      </w:r>
    </w:p>
    <w:p w14:paraId="6504171F" w14:textId="77777777" w:rsidR="00465ECA" w:rsidRPr="00A10825" w:rsidRDefault="00465ECA" w:rsidP="00962191">
      <w:pPr>
        <w:rPr>
          <w:b/>
          <w:bCs/>
          <w:sz w:val="24"/>
          <w:szCs w:val="24"/>
        </w:rPr>
      </w:pPr>
    </w:p>
    <w:p w14:paraId="6DF0CCA3" w14:textId="77777777" w:rsidR="00682E38" w:rsidRDefault="00682E38" w:rsidP="00962191">
      <w:pPr>
        <w:rPr>
          <w:b/>
          <w:bCs/>
          <w:color w:val="DC0064" w:themeColor="accent1"/>
          <w:sz w:val="24"/>
          <w:szCs w:val="24"/>
        </w:rPr>
      </w:pPr>
    </w:p>
    <w:p w14:paraId="51398EEF" w14:textId="77777777" w:rsidR="00682E38" w:rsidRDefault="00682E38" w:rsidP="00962191">
      <w:pPr>
        <w:rPr>
          <w:b/>
          <w:bCs/>
          <w:color w:val="DC0064" w:themeColor="accent1"/>
          <w:sz w:val="24"/>
          <w:szCs w:val="24"/>
        </w:rPr>
      </w:pPr>
    </w:p>
    <w:p w14:paraId="645C3E06" w14:textId="77777777" w:rsidR="001E5391" w:rsidRDefault="001E5391" w:rsidP="00962191">
      <w:pPr>
        <w:rPr>
          <w:b/>
          <w:bCs/>
          <w:color w:val="DC0064" w:themeColor="accent1"/>
          <w:sz w:val="24"/>
          <w:szCs w:val="24"/>
        </w:rPr>
      </w:pPr>
    </w:p>
    <w:p w14:paraId="25FD8E9B" w14:textId="77777777" w:rsidR="001E5391" w:rsidRDefault="001E5391" w:rsidP="00962191">
      <w:pPr>
        <w:rPr>
          <w:b/>
          <w:bCs/>
          <w:color w:val="DC0064" w:themeColor="accent1"/>
          <w:sz w:val="24"/>
          <w:szCs w:val="24"/>
        </w:rPr>
      </w:pPr>
    </w:p>
    <w:p w14:paraId="353D3E76" w14:textId="41C46258" w:rsidR="00465ECA" w:rsidRPr="00A10825" w:rsidRDefault="00962191" w:rsidP="00962191">
      <w:pPr>
        <w:rPr>
          <w:sz w:val="24"/>
          <w:szCs w:val="24"/>
        </w:rPr>
      </w:pPr>
      <w:r w:rsidRPr="00A10825">
        <w:rPr>
          <w:b/>
          <w:bCs/>
          <w:color w:val="DC0064" w:themeColor="accent1"/>
          <w:sz w:val="24"/>
          <w:szCs w:val="24"/>
        </w:rPr>
        <w:t xml:space="preserve">About VITA </w:t>
      </w:r>
      <w:proofErr w:type="spellStart"/>
      <w:r w:rsidRPr="00A10825">
        <w:rPr>
          <w:b/>
          <w:bCs/>
          <w:color w:val="DC0064" w:themeColor="accent1"/>
          <w:sz w:val="24"/>
          <w:szCs w:val="24"/>
        </w:rPr>
        <w:t>Zahnfabrik</w:t>
      </w:r>
      <w:proofErr w:type="spellEnd"/>
    </w:p>
    <w:p w14:paraId="59E419E3" w14:textId="10BC04AB" w:rsidR="00962191" w:rsidRDefault="00962191" w:rsidP="00962191">
      <w:pPr>
        <w:rPr>
          <w:sz w:val="24"/>
          <w:szCs w:val="24"/>
        </w:rPr>
      </w:pPr>
      <w:r w:rsidRPr="00A10825">
        <w:rPr>
          <w:sz w:val="24"/>
          <w:szCs w:val="24"/>
        </w:rPr>
        <w:br/>
        <w:t xml:space="preserve">VITA </w:t>
      </w:r>
      <w:proofErr w:type="spellStart"/>
      <w:r w:rsidRPr="00A10825">
        <w:rPr>
          <w:sz w:val="24"/>
          <w:szCs w:val="24"/>
        </w:rPr>
        <w:t>Zahnfabrik</w:t>
      </w:r>
      <w:proofErr w:type="spellEnd"/>
      <w:r w:rsidRPr="00A10825">
        <w:rPr>
          <w:sz w:val="24"/>
          <w:szCs w:val="24"/>
        </w:rPr>
        <w:t xml:space="preserve"> H. Rauter GmbH &amp; Co. KG, based in Bad </w:t>
      </w:r>
      <w:proofErr w:type="spellStart"/>
      <w:r w:rsidRPr="00A10825">
        <w:rPr>
          <w:sz w:val="24"/>
          <w:szCs w:val="24"/>
        </w:rPr>
        <w:t>Säckingen</w:t>
      </w:r>
      <w:proofErr w:type="spellEnd"/>
      <w:r w:rsidRPr="00A10825">
        <w:rPr>
          <w:sz w:val="24"/>
          <w:szCs w:val="24"/>
        </w:rPr>
        <w:t>, Germany, is a global leader in innovative dental materials and technologies. For over 100 years, the VITA brand has stood for quality, user-focused solutions, and pioneering developments in dental technology and dentistry.</w:t>
      </w:r>
    </w:p>
    <w:p w14:paraId="178A9A89" w14:textId="77777777" w:rsidR="00682E38" w:rsidRPr="00A10825" w:rsidRDefault="00682E38" w:rsidP="00962191">
      <w:pPr>
        <w:rPr>
          <w:sz w:val="24"/>
          <w:szCs w:val="24"/>
        </w:rPr>
      </w:pPr>
    </w:p>
    <w:p w14:paraId="3F265726" w14:textId="77777777" w:rsidR="00465ECA" w:rsidRPr="001D487D" w:rsidRDefault="00962191" w:rsidP="00962191">
      <w:pPr>
        <w:rPr>
          <w:color w:val="FF822D"/>
          <w:sz w:val="24"/>
          <w:szCs w:val="24"/>
        </w:rPr>
      </w:pPr>
      <w:r w:rsidRPr="001D487D">
        <w:rPr>
          <w:b/>
          <w:bCs/>
          <w:color w:val="FF822D"/>
          <w:sz w:val="24"/>
          <w:szCs w:val="24"/>
        </w:rPr>
        <w:t>About UP3D</w:t>
      </w:r>
    </w:p>
    <w:p w14:paraId="1EC1F601" w14:textId="38047BE8" w:rsidR="00962191" w:rsidRPr="00A10825" w:rsidRDefault="00962191" w:rsidP="00962191">
      <w:pPr>
        <w:rPr>
          <w:sz w:val="24"/>
          <w:szCs w:val="24"/>
        </w:rPr>
      </w:pPr>
      <w:r w:rsidRPr="00A10825">
        <w:rPr>
          <w:sz w:val="24"/>
          <w:szCs w:val="24"/>
        </w:rPr>
        <w:br/>
        <w:t>UP3D is an innovative high-tech company headquartered in Shenzhen, China, with subsidiaries in the USA, Italy, and Japan. UP3D specializes in the development and manufacturing of comprehensive digital CAD/CAM system solutions for dentistry. UP3D provides fully integrated, in-house solutions – from advanced scanning technology and CAD software to high-performance milling machines.</w:t>
      </w:r>
    </w:p>
    <w:p w14:paraId="03B6F124" w14:textId="77281966" w:rsidR="00682E38" w:rsidRDefault="00682E38" w:rsidP="00962191">
      <w:pPr>
        <w:rPr>
          <w:sz w:val="24"/>
          <w:szCs w:val="24"/>
        </w:rPr>
      </w:pPr>
    </w:p>
    <w:p w14:paraId="7BB45250" w14:textId="5863629A" w:rsidR="00465ECA" w:rsidRPr="00A10825" w:rsidRDefault="00682E38" w:rsidP="00962191">
      <w:pPr>
        <w:rPr>
          <w:sz w:val="24"/>
          <w:szCs w:val="24"/>
        </w:rPr>
      </w:pPr>
      <w:r w:rsidRPr="00A10825">
        <w:rPr>
          <w:noProof/>
          <w:sz w:val="24"/>
          <w:szCs w:val="24"/>
        </w:rPr>
        <w:drawing>
          <wp:anchor distT="0" distB="0" distL="114300" distR="114300" simplePos="0" relativeHeight="251659265" behindDoc="1" locked="0" layoutInCell="1" allowOverlap="1" wp14:anchorId="3AA93420" wp14:editId="7F19C46C">
            <wp:simplePos x="0" y="0"/>
            <wp:positionH relativeFrom="margin">
              <wp:align>left</wp:align>
            </wp:positionH>
            <wp:positionV relativeFrom="margin">
              <wp:posOffset>3355562</wp:posOffset>
            </wp:positionV>
            <wp:extent cx="2143125" cy="1807845"/>
            <wp:effectExtent l="0" t="0" r="9525" b="1905"/>
            <wp:wrapTopAndBottom/>
            <wp:docPr id="431652765" name="Grafik 21" descr="Ein Bild, das Text, Cartoon, Grafiken, Clipa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52765" name="Grafik 21" descr="Ein Bild, das Text, Cartoon, Grafiken, Clipart enthält.&#10;&#10;KI-generierte Inhalte können fehlerhaft sein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807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BCCEB4" w14:textId="77777777" w:rsidR="00682E38" w:rsidRDefault="00682E38" w:rsidP="00426C65">
      <w:pPr>
        <w:pStyle w:val="Preline"/>
        <w:spacing w:after="0" w:line="240" w:lineRule="auto"/>
        <w:rPr>
          <w:b w:val="0"/>
          <w:bCs w:val="0"/>
          <w:color w:val="4D4D4D" w:themeColor="accent3"/>
          <w:sz w:val="18"/>
          <w:szCs w:val="18"/>
        </w:rPr>
      </w:pPr>
    </w:p>
    <w:p w14:paraId="631C9E72" w14:textId="0393875E" w:rsidR="0061538D" w:rsidRPr="00A10825" w:rsidRDefault="00465ECA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 w:rsidRPr="00A10825">
        <w:rPr>
          <w:b w:val="0"/>
          <w:bCs w:val="0"/>
          <w:color w:val="4D4D4D" w:themeColor="accent3"/>
          <w:sz w:val="18"/>
          <w:szCs w:val="18"/>
        </w:rPr>
        <w:t>Fig. 1: VITA and UP3D: Validated Workflow for Highest Demands</w:t>
      </w:r>
    </w:p>
    <w:p w14:paraId="2A16FCA3" w14:textId="5D8874A9" w:rsidR="00602BBF" w:rsidRPr="00A10825" w:rsidRDefault="00602BBF" w:rsidP="00604131">
      <w:pPr>
        <w:rPr>
          <w:rFonts w:cs="Arial"/>
        </w:rPr>
      </w:pPr>
    </w:p>
    <w:p w14:paraId="10CF0C0D" w14:textId="63334943" w:rsidR="00602BBF" w:rsidRPr="00A10825" w:rsidRDefault="00602BBF" w:rsidP="00604131">
      <w:pPr>
        <w:rPr>
          <w:rFonts w:cs="Arial"/>
        </w:rPr>
      </w:pPr>
    </w:p>
    <w:tbl>
      <w:tblPr>
        <w:tblStyle w:val="Tabellenraster"/>
        <w:tblpPr w:leftFromText="180" w:rightFromText="180" w:vertAnchor="text" w:horzAnchor="margin" w:tblpY="-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9"/>
        <w:gridCol w:w="4549"/>
      </w:tblGrid>
      <w:tr w:rsidR="00465ECA" w:rsidRPr="001919DA" w14:paraId="5E99E4BB" w14:textId="77777777" w:rsidTr="00A10825">
        <w:trPr>
          <w:trHeight w:val="4208"/>
        </w:trPr>
        <w:tc>
          <w:tcPr>
            <w:tcW w:w="4549" w:type="dxa"/>
          </w:tcPr>
          <w:p w14:paraId="6C4465B5" w14:textId="77777777" w:rsidR="00465ECA" w:rsidRPr="00A10825" w:rsidRDefault="00465ECA" w:rsidP="001D487D">
            <w:pPr>
              <w:spacing w:line="276" w:lineRule="auto"/>
              <w:rPr>
                <w:b/>
                <w:bCs/>
                <w:color w:val="C0222F"/>
              </w:rPr>
            </w:pPr>
            <w:bookmarkStart w:id="0" w:name="_Hlk201818675"/>
          </w:p>
          <w:p w14:paraId="16FECB6A" w14:textId="30FB1BF6" w:rsidR="00465ECA" w:rsidRPr="00A10825" w:rsidRDefault="00465ECA" w:rsidP="001D487D">
            <w:pPr>
              <w:spacing w:line="276" w:lineRule="auto"/>
              <w:rPr>
                <w:b/>
                <w:bCs/>
                <w:color w:val="FF822D"/>
              </w:rPr>
            </w:pPr>
            <w:r w:rsidRPr="00A10825">
              <w:rPr>
                <w:b/>
                <w:bCs/>
                <w:color w:val="FF822D"/>
              </w:rPr>
              <w:t>UP3D Tech</w:t>
            </w:r>
          </w:p>
          <w:p w14:paraId="668822A2" w14:textId="77777777" w:rsidR="00465ECA" w:rsidRPr="00A10825" w:rsidRDefault="00465ECA" w:rsidP="001D487D">
            <w:pPr>
              <w:spacing w:line="276" w:lineRule="auto"/>
              <w:rPr>
                <w:color w:val="FF822D"/>
              </w:rPr>
            </w:pPr>
          </w:p>
          <w:p w14:paraId="23F23665" w14:textId="77777777" w:rsidR="00465ECA" w:rsidRPr="00465ECA" w:rsidRDefault="00465ECA" w:rsidP="001D487D">
            <w:pPr>
              <w:spacing w:line="276" w:lineRule="auto"/>
            </w:pPr>
            <w:r w:rsidRPr="00465ECA">
              <w:t xml:space="preserve">401, Block B, Nanshan </w:t>
            </w:r>
            <w:proofErr w:type="spellStart"/>
            <w:r w:rsidRPr="00465ECA">
              <w:t>Yungu</w:t>
            </w:r>
            <w:proofErr w:type="spellEnd"/>
            <w:r w:rsidRPr="00465ECA">
              <w:t xml:space="preserve"> </w:t>
            </w:r>
            <w:proofErr w:type="spellStart"/>
            <w:r w:rsidRPr="00465ECA">
              <w:t>Nanfeng</w:t>
            </w:r>
            <w:proofErr w:type="spellEnd"/>
            <w:r w:rsidRPr="00465ECA">
              <w:t xml:space="preserve"> Tower</w:t>
            </w:r>
          </w:p>
          <w:p w14:paraId="1E1D901E" w14:textId="77777777" w:rsidR="00465ECA" w:rsidRPr="00465ECA" w:rsidRDefault="00465ECA" w:rsidP="001D487D">
            <w:pPr>
              <w:spacing w:line="276" w:lineRule="auto"/>
            </w:pPr>
            <w:r w:rsidRPr="00465ECA">
              <w:t>Nanshan District, Shenzhen, China</w:t>
            </w:r>
          </w:p>
          <w:p w14:paraId="6F0E77F5" w14:textId="77777777" w:rsidR="00465ECA" w:rsidRPr="00465ECA" w:rsidRDefault="00465ECA" w:rsidP="001D487D">
            <w:pPr>
              <w:spacing w:line="276" w:lineRule="auto"/>
            </w:pPr>
            <w:r w:rsidRPr="00465ECA">
              <w:t>+86 755 26983202</w:t>
            </w:r>
          </w:p>
          <w:p w14:paraId="160FE58C" w14:textId="180422FC" w:rsidR="00A10825" w:rsidRPr="00A10825" w:rsidRDefault="00A10825" w:rsidP="001D487D">
            <w:pPr>
              <w:spacing w:line="276" w:lineRule="auto"/>
            </w:pPr>
            <w:hyperlink r:id="rId12" w:history="1">
              <w:r w:rsidRPr="00A10825">
                <w:rPr>
                  <w:rStyle w:val="Hyperlink"/>
                </w:rPr>
                <w:t>https://www.up3dtech.com/</w:t>
              </w:r>
            </w:hyperlink>
          </w:p>
          <w:p w14:paraId="1D4ED41E" w14:textId="77777777" w:rsidR="00465ECA" w:rsidRPr="00A10825" w:rsidRDefault="00465ECA" w:rsidP="001D487D">
            <w:pPr>
              <w:spacing w:line="276" w:lineRule="auto"/>
              <w:rPr>
                <w:b/>
                <w:bCs/>
                <w:color w:val="C0222F"/>
              </w:rPr>
            </w:pPr>
          </w:p>
          <w:p w14:paraId="320BE138" w14:textId="480E6162" w:rsidR="00A10825" w:rsidRPr="00A10825" w:rsidRDefault="00465ECA" w:rsidP="001D487D">
            <w:pPr>
              <w:spacing w:line="276" w:lineRule="auto"/>
              <w:rPr>
                <w:b/>
                <w:bCs/>
                <w:color w:val="FF822D"/>
              </w:rPr>
            </w:pPr>
            <w:r w:rsidRPr="00A10825">
              <w:rPr>
                <w:b/>
                <w:bCs/>
                <w:color w:val="FF822D"/>
              </w:rPr>
              <w:t>Sales Inquirie</w:t>
            </w:r>
            <w:r w:rsidR="00A10825" w:rsidRPr="00A10825">
              <w:rPr>
                <w:b/>
                <w:bCs/>
                <w:color w:val="FF822D"/>
              </w:rPr>
              <w:t>s</w:t>
            </w:r>
          </w:p>
          <w:p w14:paraId="18B00CC6" w14:textId="48382755" w:rsidR="00A10825" w:rsidRPr="00A10825" w:rsidRDefault="00A10825" w:rsidP="001D487D">
            <w:pPr>
              <w:spacing w:line="276" w:lineRule="auto"/>
            </w:pPr>
            <w:hyperlink r:id="rId13" w:history="1">
              <w:r w:rsidRPr="00A10825">
                <w:rPr>
                  <w:rStyle w:val="Hyperlink"/>
                </w:rPr>
                <w:t>info@up3dtech.com</w:t>
              </w:r>
            </w:hyperlink>
          </w:p>
          <w:p w14:paraId="31EAD18D" w14:textId="77777777" w:rsidR="00A10825" w:rsidRPr="00A10825" w:rsidRDefault="00A10825" w:rsidP="001D487D">
            <w:pPr>
              <w:spacing w:line="276" w:lineRule="auto"/>
            </w:pPr>
          </w:p>
          <w:p w14:paraId="74FD2676" w14:textId="77777777" w:rsidR="00465ECA" w:rsidRPr="00A10825" w:rsidRDefault="00465ECA" w:rsidP="001D487D">
            <w:pPr>
              <w:spacing w:line="276" w:lineRule="auto"/>
              <w:rPr>
                <w:b/>
                <w:bCs/>
                <w:color w:val="C0222F"/>
              </w:rPr>
            </w:pPr>
          </w:p>
          <w:p w14:paraId="2EB97ECB" w14:textId="2FDCE372" w:rsidR="00465ECA" w:rsidRPr="00A10825" w:rsidRDefault="00465ECA" w:rsidP="001D487D">
            <w:pPr>
              <w:spacing w:line="276" w:lineRule="auto"/>
              <w:rPr>
                <w:color w:val="FF822D"/>
              </w:rPr>
            </w:pPr>
            <w:r w:rsidRPr="00A10825">
              <w:rPr>
                <w:b/>
                <w:bCs/>
                <w:color w:val="FF822D"/>
              </w:rPr>
              <w:t>Press Contact</w:t>
            </w:r>
          </w:p>
          <w:p w14:paraId="2ECC66FE" w14:textId="77777777" w:rsidR="00A10825" w:rsidRPr="001D487D" w:rsidRDefault="00A10825" w:rsidP="001D487D">
            <w:pPr>
              <w:spacing w:line="276" w:lineRule="auto"/>
              <w:rPr>
                <w:lang w:val="fr-FR"/>
              </w:rPr>
            </w:pPr>
            <w:r w:rsidRPr="001D487D">
              <w:rPr>
                <w:lang w:val="fr-FR"/>
              </w:rPr>
              <w:t>Lydia Lu</w:t>
            </w:r>
          </w:p>
          <w:p w14:paraId="6AB11F93" w14:textId="266EB86E" w:rsidR="00465ECA" w:rsidRPr="001D487D" w:rsidRDefault="00A10825" w:rsidP="001D487D">
            <w:pPr>
              <w:spacing w:line="276" w:lineRule="auto"/>
              <w:rPr>
                <w:lang w:val="fr-FR"/>
              </w:rPr>
            </w:pPr>
            <w:hyperlink r:id="rId14" w:history="1">
              <w:r w:rsidRPr="001D487D">
                <w:rPr>
                  <w:rStyle w:val="Hyperlink"/>
                  <w:lang w:val="fr-FR"/>
                </w:rPr>
                <w:t>marketing@up3dtech.com</w:t>
              </w:r>
            </w:hyperlink>
          </w:p>
          <w:p w14:paraId="6161A249" w14:textId="0472717D" w:rsidR="00A10825" w:rsidRPr="001D487D" w:rsidRDefault="00A10825" w:rsidP="001D487D">
            <w:pPr>
              <w:spacing w:line="276" w:lineRule="auto"/>
              <w:rPr>
                <w:lang w:val="fr-FR"/>
              </w:rPr>
            </w:pPr>
          </w:p>
        </w:tc>
        <w:tc>
          <w:tcPr>
            <w:tcW w:w="4549" w:type="dxa"/>
          </w:tcPr>
          <w:p w14:paraId="6392A85E" w14:textId="77777777" w:rsidR="00465ECA" w:rsidRPr="001E5391" w:rsidRDefault="00465ECA" w:rsidP="001D487D">
            <w:pPr>
              <w:autoSpaceDE w:val="0"/>
              <w:autoSpaceDN w:val="0"/>
              <w:adjustRightInd w:val="0"/>
              <w:snapToGrid w:val="0"/>
              <w:spacing w:line="276" w:lineRule="auto"/>
              <w:textAlignment w:val="center"/>
              <w:rPr>
                <w:rFonts w:cs="Arial"/>
                <w:b/>
                <w:bCs/>
                <w:color w:val="DC0063"/>
                <w:spacing w:val="-2"/>
                <w:lang w:val="de-DE"/>
              </w:rPr>
            </w:pPr>
          </w:p>
          <w:p w14:paraId="0C520793" w14:textId="77777777" w:rsidR="00465ECA" w:rsidRPr="00A10825" w:rsidRDefault="00465ECA" w:rsidP="001D487D">
            <w:pPr>
              <w:autoSpaceDE w:val="0"/>
              <w:autoSpaceDN w:val="0"/>
              <w:adjustRightInd w:val="0"/>
              <w:snapToGrid w:val="0"/>
              <w:spacing w:line="276" w:lineRule="auto"/>
              <w:textAlignment w:val="center"/>
              <w:rPr>
                <w:rFonts w:cs="Arial"/>
                <w:b/>
                <w:bCs/>
                <w:color w:val="DC0063"/>
                <w:spacing w:val="-2"/>
              </w:rPr>
            </w:pPr>
            <w:r w:rsidRPr="00682E38">
              <w:rPr>
                <w:rFonts w:cs="Arial"/>
                <w:b/>
                <w:bCs/>
                <w:color w:val="DC0063"/>
                <w:spacing w:val="-2"/>
                <w:lang w:val="de-DE"/>
              </w:rPr>
              <w:t xml:space="preserve">VITA Zahnfabrik H. Rauter GmbH &amp; Co. </w:t>
            </w:r>
            <w:r w:rsidRPr="00A10825">
              <w:rPr>
                <w:rFonts w:cs="Arial"/>
                <w:b/>
                <w:bCs/>
                <w:color w:val="DC0063"/>
                <w:spacing w:val="-2"/>
              </w:rPr>
              <w:t>KG</w:t>
            </w:r>
          </w:p>
          <w:p w14:paraId="5AF6233F" w14:textId="77777777" w:rsidR="00465ECA" w:rsidRPr="00A10825" w:rsidRDefault="00465ECA" w:rsidP="001D487D">
            <w:pPr>
              <w:autoSpaceDE w:val="0"/>
              <w:autoSpaceDN w:val="0"/>
              <w:adjustRightInd w:val="0"/>
              <w:snapToGrid w:val="0"/>
              <w:spacing w:line="276" w:lineRule="auto"/>
              <w:textAlignment w:val="center"/>
              <w:rPr>
                <w:rFonts w:cs="Arial"/>
                <w:b/>
                <w:bCs/>
                <w:spacing w:val="-2"/>
              </w:rPr>
            </w:pPr>
          </w:p>
          <w:p w14:paraId="41F95BAF" w14:textId="77777777" w:rsidR="00465ECA" w:rsidRPr="00A10825" w:rsidRDefault="00465ECA" w:rsidP="001D487D">
            <w:pPr>
              <w:snapToGrid w:val="0"/>
              <w:spacing w:line="276" w:lineRule="auto"/>
              <w:rPr>
                <w:rFonts w:cs="Arial"/>
              </w:rPr>
            </w:pPr>
            <w:proofErr w:type="spellStart"/>
            <w:r w:rsidRPr="00A10825">
              <w:rPr>
                <w:rFonts w:cs="Arial"/>
              </w:rPr>
              <w:t>Spitalgasse</w:t>
            </w:r>
            <w:proofErr w:type="spellEnd"/>
            <w:r w:rsidRPr="00A10825">
              <w:rPr>
                <w:rFonts w:cs="Arial"/>
              </w:rPr>
              <w:t xml:space="preserve"> 3</w:t>
            </w:r>
          </w:p>
          <w:p w14:paraId="163F14C7" w14:textId="77777777" w:rsidR="00465ECA" w:rsidRPr="00A10825" w:rsidRDefault="00465ECA" w:rsidP="001D487D">
            <w:pPr>
              <w:snapToGrid w:val="0"/>
              <w:spacing w:line="276" w:lineRule="auto"/>
              <w:rPr>
                <w:rFonts w:cs="Arial"/>
              </w:rPr>
            </w:pPr>
            <w:r w:rsidRPr="00A10825">
              <w:rPr>
                <w:rFonts w:cs="Arial"/>
              </w:rPr>
              <w:t xml:space="preserve">79713 Bad </w:t>
            </w:r>
            <w:proofErr w:type="spellStart"/>
            <w:r w:rsidRPr="00A10825">
              <w:rPr>
                <w:rFonts w:cs="Arial"/>
              </w:rPr>
              <w:t>Säckingen</w:t>
            </w:r>
            <w:proofErr w:type="spellEnd"/>
          </w:p>
          <w:p w14:paraId="0D0CE5B8" w14:textId="77777777" w:rsidR="00465ECA" w:rsidRPr="00A10825" w:rsidRDefault="00465ECA" w:rsidP="001D487D">
            <w:pPr>
              <w:snapToGrid w:val="0"/>
              <w:spacing w:line="276" w:lineRule="auto"/>
              <w:rPr>
                <w:rFonts w:cs="Arial"/>
              </w:rPr>
            </w:pPr>
            <w:r w:rsidRPr="00A10825">
              <w:rPr>
                <w:rFonts w:cs="Arial"/>
              </w:rPr>
              <w:t>+49 7761 562-0</w:t>
            </w:r>
          </w:p>
          <w:p w14:paraId="42D58C00" w14:textId="77777777" w:rsidR="00465ECA" w:rsidRPr="00A10825" w:rsidRDefault="00465ECA" w:rsidP="001D487D">
            <w:pPr>
              <w:snapToGrid w:val="0"/>
              <w:spacing w:line="276" w:lineRule="auto"/>
              <w:rPr>
                <w:rFonts w:cs="Arial"/>
              </w:rPr>
            </w:pPr>
            <w:hyperlink r:id="rId15" w:tgtFrame="_new" w:history="1">
              <w:r w:rsidRPr="00A10825">
                <w:rPr>
                  <w:rStyle w:val="Hyperlink"/>
                  <w:rFonts w:cs="Arial"/>
                </w:rPr>
                <w:t>www.vita-zahnfabrik.com</w:t>
              </w:r>
            </w:hyperlink>
          </w:p>
          <w:p w14:paraId="1568B2C5" w14:textId="77777777" w:rsidR="00465ECA" w:rsidRPr="00A10825" w:rsidRDefault="00465ECA" w:rsidP="001D487D">
            <w:pPr>
              <w:spacing w:line="276" w:lineRule="auto"/>
              <w:rPr>
                <w:rFonts w:cs="Arial"/>
                <w:b/>
                <w:bCs/>
              </w:rPr>
            </w:pPr>
          </w:p>
          <w:p w14:paraId="6C9EF014" w14:textId="6ABAC5B0" w:rsidR="00465ECA" w:rsidRPr="00A10825" w:rsidRDefault="00465ECA" w:rsidP="001D487D">
            <w:pPr>
              <w:spacing w:line="276" w:lineRule="auto"/>
              <w:rPr>
                <w:rFonts w:cs="Arial"/>
                <w:b/>
                <w:bCs/>
                <w:color w:val="DC0063"/>
                <w:spacing w:val="-2"/>
              </w:rPr>
            </w:pPr>
            <w:r w:rsidRPr="00A10825">
              <w:rPr>
                <w:rFonts w:cs="Arial"/>
                <w:b/>
                <w:bCs/>
                <w:color w:val="DC0063"/>
                <w:spacing w:val="-2"/>
              </w:rPr>
              <w:t>Sales Inquiries</w:t>
            </w:r>
          </w:p>
          <w:p w14:paraId="286D182B" w14:textId="77777777" w:rsidR="00465ECA" w:rsidRPr="001E5391" w:rsidRDefault="00465ECA" w:rsidP="001D487D">
            <w:pPr>
              <w:spacing w:line="276" w:lineRule="auto"/>
              <w:rPr>
                <w:lang w:val="fr-FR"/>
              </w:rPr>
            </w:pPr>
            <w:hyperlink r:id="rId16" w:history="1">
              <w:r w:rsidRPr="001E5391">
                <w:rPr>
                  <w:rStyle w:val="Hyperlink"/>
                  <w:rFonts w:cs="Arial"/>
                  <w:lang w:val="fr-FR"/>
                </w:rPr>
                <w:t>info@vita-zahnfabrik.com</w:t>
              </w:r>
            </w:hyperlink>
          </w:p>
          <w:p w14:paraId="7C44E87C" w14:textId="77777777" w:rsidR="00465ECA" w:rsidRPr="001E5391" w:rsidRDefault="00465ECA" w:rsidP="001D487D">
            <w:pPr>
              <w:spacing w:line="276" w:lineRule="auto"/>
              <w:rPr>
                <w:rFonts w:cs="Arial"/>
                <w:b/>
                <w:bCs/>
                <w:lang w:val="fr-FR"/>
              </w:rPr>
            </w:pPr>
          </w:p>
          <w:p w14:paraId="7A97C618" w14:textId="77777777" w:rsidR="00465ECA" w:rsidRPr="001E5391" w:rsidRDefault="00465ECA" w:rsidP="001D487D">
            <w:pPr>
              <w:spacing w:line="276" w:lineRule="auto"/>
              <w:rPr>
                <w:rFonts w:cs="Arial"/>
                <w:b/>
                <w:bCs/>
                <w:color w:val="DC0063"/>
                <w:spacing w:val="-2"/>
                <w:lang w:val="fr-FR"/>
              </w:rPr>
            </w:pPr>
          </w:p>
          <w:p w14:paraId="2B977A09" w14:textId="1A3EF005" w:rsidR="00465ECA" w:rsidRPr="001E5391" w:rsidRDefault="00465ECA" w:rsidP="001D487D">
            <w:pPr>
              <w:spacing w:line="276" w:lineRule="auto"/>
              <w:rPr>
                <w:rFonts w:cs="Arial"/>
                <w:b/>
                <w:bCs/>
                <w:color w:val="DC0063"/>
                <w:spacing w:val="-2"/>
                <w:lang w:val="fr-FR"/>
              </w:rPr>
            </w:pPr>
            <w:proofErr w:type="spellStart"/>
            <w:r w:rsidRPr="001E5391">
              <w:rPr>
                <w:rFonts w:cs="Arial"/>
                <w:b/>
                <w:bCs/>
                <w:color w:val="DC0063"/>
                <w:spacing w:val="-2"/>
                <w:lang w:val="fr-FR"/>
              </w:rPr>
              <w:t>Press</w:t>
            </w:r>
            <w:proofErr w:type="spellEnd"/>
            <w:r w:rsidRPr="001E5391">
              <w:rPr>
                <w:rFonts w:cs="Arial"/>
                <w:b/>
                <w:bCs/>
                <w:color w:val="DC0063"/>
                <w:spacing w:val="-2"/>
                <w:lang w:val="fr-FR"/>
              </w:rPr>
              <w:t xml:space="preserve"> Contact</w:t>
            </w:r>
          </w:p>
          <w:p w14:paraId="6D3173B9" w14:textId="77777777" w:rsidR="00465ECA" w:rsidRPr="00682E38" w:rsidRDefault="00465ECA" w:rsidP="001D487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r w:rsidRPr="00682E38">
              <w:rPr>
                <w:rFonts w:cs="Arial"/>
                <w:lang w:val="it-IT"/>
              </w:rPr>
              <w:t>Giulia Mazzullo</w:t>
            </w:r>
          </w:p>
          <w:p w14:paraId="1D3172DA" w14:textId="77777777" w:rsidR="00465ECA" w:rsidRPr="00682E38" w:rsidRDefault="00465ECA" w:rsidP="001D487D">
            <w:pPr>
              <w:snapToGrid w:val="0"/>
              <w:spacing w:line="276" w:lineRule="auto"/>
              <w:rPr>
                <w:rFonts w:cs="Arial"/>
                <w:lang w:val="it-IT"/>
              </w:rPr>
            </w:pPr>
            <w:hyperlink r:id="rId17" w:history="1">
              <w:r w:rsidRPr="00682E38">
                <w:rPr>
                  <w:rStyle w:val="Hyperlink"/>
                  <w:rFonts w:cs="Arial"/>
                  <w:lang w:val="it-IT"/>
                </w:rPr>
                <w:t>g.mazzullo@vita-zahnfabrik.com</w:t>
              </w:r>
            </w:hyperlink>
          </w:p>
          <w:p w14:paraId="0D0FC561" w14:textId="77777777" w:rsidR="00465ECA" w:rsidRPr="00682E38" w:rsidRDefault="00465ECA" w:rsidP="001D487D">
            <w:pPr>
              <w:snapToGrid w:val="0"/>
              <w:spacing w:line="276" w:lineRule="auto"/>
              <w:rPr>
                <w:rFonts w:cs="Arial"/>
                <w:lang w:val="it-IT"/>
              </w:rPr>
            </w:pPr>
          </w:p>
          <w:p w14:paraId="3113C5D9" w14:textId="77777777" w:rsidR="00465ECA" w:rsidRPr="00682E38" w:rsidRDefault="00465ECA" w:rsidP="001D487D">
            <w:pPr>
              <w:spacing w:line="276" w:lineRule="auto"/>
              <w:rPr>
                <w:b/>
                <w:bCs/>
                <w:lang w:val="it-IT"/>
              </w:rPr>
            </w:pPr>
          </w:p>
        </w:tc>
      </w:tr>
    </w:tbl>
    <w:bookmarkEnd w:id="0"/>
    <w:p w14:paraId="20FDF31A" w14:textId="3A158D65" w:rsidR="00602BBF" w:rsidRPr="00682E38" w:rsidRDefault="00A10825" w:rsidP="00A10825">
      <w:pPr>
        <w:tabs>
          <w:tab w:val="left" w:pos="6359"/>
        </w:tabs>
        <w:rPr>
          <w:rFonts w:cs="Arial"/>
          <w:lang w:val="it-IT"/>
        </w:rPr>
      </w:pPr>
      <w:r w:rsidRPr="00682E38">
        <w:rPr>
          <w:rFonts w:cs="Arial"/>
          <w:lang w:val="it-IT"/>
        </w:rPr>
        <w:tab/>
      </w:r>
    </w:p>
    <w:p w14:paraId="04841C92" w14:textId="5FD1EFB6" w:rsidR="00602BBF" w:rsidRPr="00682E38" w:rsidRDefault="00602BBF" w:rsidP="00604131">
      <w:pPr>
        <w:rPr>
          <w:rFonts w:cs="Arial"/>
          <w:lang w:val="it-IT"/>
        </w:rPr>
      </w:pPr>
    </w:p>
    <w:p w14:paraId="0E7097C3" w14:textId="2627384D" w:rsidR="00602BBF" w:rsidRPr="00682E38" w:rsidRDefault="00602BBF" w:rsidP="00604131">
      <w:pPr>
        <w:rPr>
          <w:rFonts w:cs="Arial"/>
          <w:lang w:val="it-IT"/>
        </w:rPr>
      </w:pPr>
    </w:p>
    <w:p w14:paraId="49A7A2B6" w14:textId="745B7EE5" w:rsidR="00602BBF" w:rsidRPr="00682E38" w:rsidRDefault="00602BBF" w:rsidP="00604131">
      <w:pPr>
        <w:rPr>
          <w:rFonts w:cs="Arial"/>
          <w:lang w:val="it-IT"/>
        </w:rPr>
      </w:pPr>
    </w:p>
    <w:p w14:paraId="752006E8" w14:textId="594E49C4" w:rsidR="00602BBF" w:rsidRPr="00682E38" w:rsidRDefault="00602BBF" w:rsidP="00604131">
      <w:pPr>
        <w:rPr>
          <w:rFonts w:cs="Arial"/>
          <w:lang w:val="it-IT"/>
        </w:rPr>
      </w:pPr>
    </w:p>
    <w:p w14:paraId="26275C2D" w14:textId="4F07F5BA" w:rsidR="00602BBF" w:rsidRPr="00465ECA" w:rsidRDefault="00602BBF" w:rsidP="00604131">
      <w:pPr>
        <w:rPr>
          <w:rFonts w:cs="Arial"/>
          <w:lang w:val="it-IT"/>
        </w:rPr>
      </w:pPr>
    </w:p>
    <w:sectPr w:rsidR="00602BBF" w:rsidRPr="00465ECA" w:rsidSect="00CE4AD6">
      <w:headerReference w:type="default" r:id="rId18"/>
      <w:footerReference w:type="default" r:id="rId19"/>
      <w:headerReference w:type="first" r:id="rId20"/>
      <w:footerReference w:type="first" r:id="rId21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8E26C" w14:textId="77777777" w:rsidR="00916020" w:rsidRPr="00A10825" w:rsidRDefault="00916020" w:rsidP="00604131">
      <w:r w:rsidRPr="00A10825">
        <w:separator/>
      </w:r>
    </w:p>
    <w:p w14:paraId="493302EE" w14:textId="77777777" w:rsidR="00916020" w:rsidRPr="00A10825" w:rsidRDefault="00916020" w:rsidP="00604131"/>
  </w:endnote>
  <w:endnote w:type="continuationSeparator" w:id="0">
    <w:p w14:paraId="4E0DAAB2" w14:textId="77777777" w:rsidR="00916020" w:rsidRPr="00A10825" w:rsidRDefault="00916020" w:rsidP="00604131">
      <w:r w:rsidRPr="00A10825">
        <w:continuationSeparator/>
      </w:r>
    </w:p>
    <w:p w14:paraId="7D5A5BFB" w14:textId="77777777" w:rsidR="00916020" w:rsidRPr="00A10825" w:rsidRDefault="00916020" w:rsidP="00604131"/>
  </w:endnote>
  <w:endnote w:type="continuationNotice" w:id="1">
    <w:p w14:paraId="060142E3" w14:textId="77777777" w:rsidR="00916020" w:rsidRPr="00A10825" w:rsidRDefault="0091602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Pr="00A10825" w:rsidRDefault="00ED7C57" w:rsidP="00AD0C5D">
    <w:pPr>
      <w:pStyle w:val="Fuzeile"/>
      <w:rPr>
        <w:lang w:val="en-US"/>
      </w:rPr>
    </w:pPr>
    <w:r w:rsidRPr="00A10825">
      <w:rPr>
        <w:rFonts w:asciiTheme="minorHAnsi" w:hAnsiTheme="minorHAnsi"/>
        <w:noProof/>
        <w:lang w:val="en-US"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82E38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682E3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</w:t>
                              </w:r>
                              <w:r w:rsidR="00664837" w:rsidRPr="00682E3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ik </w:t>
                              </w:r>
                            </w:p>
                            <w:p w14:paraId="6C691E6D" w14:textId="77777777" w:rsidR="00ED7C57" w:rsidRPr="00A1082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82E3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H. Rauter GmbH &amp; Co. </w:t>
                              </w:r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17C138CE" w14:textId="77777777" w:rsidR="00ED7C57" w:rsidRPr="00A1082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</w:t>
                              </w:r>
                              <w:proofErr w:type="spellEnd"/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3</w:t>
                              </w:r>
                            </w:p>
                            <w:p w14:paraId="6AACFE64" w14:textId="419C2AC0" w:rsidR="00ED7C57" w:rsidRPr="00A1082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</w:t>
                              </w:r>
                              <w:proofErr w:type="spellStart"/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A1082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82E38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682E3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Bei Rückfragen wenden Sie sich bitte an:</w:t>
                              </w:r>
                            </w:p>
                            <w:p w14:paraId="6A601373" w14:textId="13FE0419" w:rsidR="00ED7C57" w:rsidRPr="00682E38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682E3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1741DB13" w14:textId="0EDEA469" w:rsidR="00CA6F59" w:rsidRPr="00682E38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fldChar w:fldCharType="begin"/>
                              </w:r>
                              <w:r w:rsidRPr="001919DA">
                                <w:rPr>
                                  <w:lang w:val="it-IT"/>
                                </w:rPr>
                                <w:instrText>HYPERLINK "mailto:g.mazzullo@vita-zahnfabrik.com"</w:instrText>
                              </w:r>
                              <w:r>
                                <w:fldChar w:fldCharType="separate"/>
                              </w:r>
                              <w:r w:rsidRPr="00682E38">
                                <w:rPr>
                                  <w:rStyle w:val="Hyperlink"/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u w:val="none"/>
                                  <w:lang w:val="it-IT"/>
                                </w:rPr>
                                <w:t>g.mazzullo@vita-zahnfabrik.com</w:t>
                              </w:r>
                              <w:r>
                                <w:fldChar w:fldCharType="end"/>
                              </w:r>
                            </w:p>
                            <w:p w14:paraId="70A33DE3" w14:textId="77777777" w:rsidR="008C44A6" w:rsidRPr="00682E38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0372DCBC" w:rsidR="008C44A6" w:rsidRPr="001D487D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1D487D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7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8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29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0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1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82E38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682E3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</w:t>
                        </w:r>
                        <w:r w:rsidR="00664837" w:rsidRPr="00682E3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ik </w:t>
                        </w:r>
                      </w:p>
                      <w:p w14:paraId="6C691E6D" w14:textId="77777777" w:rsidR="00ED7C57" w:rsidRPr="00A1082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82E3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H. Rauter GmbH &amp; Co. </w:t>
                        </w:r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17C138CE" w14:textId="77777777" w:rsidR="00ED7C57" w:rsidRPr="00A1082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spellStart"/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</w:t>
                        </w:r>
                        <w:proofErr w:type="spellEnd"/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3</w:t>
                        </w:r>
                      </w:p>
                      <w:p w14:paraId="6AACFE64" w14:textId="419C2AC0" w:rsidR="00ED7C57" w:rsidRPr="00A1082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</w:t>
                        </w:r>
                        <w:proofErr w:type="spellStart"/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Säckingen</w:t>
                        </w:r>
                        <w:proofErr w:type="spellEnd"/>
                      </w:p>
                      <w:p w14:paraId="09A82E14" w14:textId="77777777" w:rsidR="00ED7C57" w:rsidRPr="00A1082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2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82E38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682E3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Bei Rückfragen wenden Sie sich bitte an:</w:t>
                        </w:r>
                      </w:p>
                      <w:p w14:paraId="6A601373" w14:textId="13FE0419" w:rsidR="00ED7C57" w:rsidRPr="00682E38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682E3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1741DB13" w14:textId="0EDEA469" w:rsidR="00CA6F59" w:rsidRPr="00682E38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fldChar w:fldCharType="begin"/>
                        </w:r>
                        <w:r w:rsidRPr="001919DA">
                          <w:rPr>
                            <w:lang w:val="it-IT"/>
                          </w:rPr>
                          <w:instrText>HYPERLINK "mailto:g.mazzullo@vita-zahnfabrik.com"</w:instrText>
                        </w:r>
                        <w:r>
                          <w:fldChar w:fldCharType="separate"/>
                        </w:r>
                        <w:r w:rsidRPr="00682E38">
                          <w:rPr>
                            <w:rStyle w:val="Hyperlink"/>
                            <w:rFonts w:cs="Arial"/>
                            <w:color w:val="FFFFFF" w:themeColor="background1"/>
                            <w:sz w:val="18"/>
                            <w:szCs w:val="18"/>
                            <w:u w:val="none"/>
                            <w:lang w:val="it-IT"/>
                          </w:rPr>
                          <w:t>g.mazzullo@vita-zahnfabrik.com</w:t>
                        </w:r>
                        <w:r>
                          <w:fldChar w:fldCharType="end"/>
                        </w:r>
                      </w:p>
                      <w:p w14:paraId="70A33DE3" w14:textId="77777777" w:rsidR="008C44A6" w:rsidRPr="00682E38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0372DCBC" w:rsidR="008C44A6" w:rsidRPr="001D487D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1D487D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 w:rsidRPr="00A10825">
      <w:rPr>
        <w:noProof/>
        <w:lang w:val="en-US"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A10825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Seite</w:t>
                          </w:r>
                          <w:proofErr w:type="spellEnd"/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3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A10825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proofErr w:type="spellStart"/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Seite</w:t>
                    </w:r>
                    <w:proofErr w:type="spellEnd"/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</w: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 w:rsidRPr="00A10825">
      <w:rPr>
        <w:rFonts w:asciiTheme="minorHAnsi" w:hAnsiTheme="minorHAnsi"/>
        <w:noProof/>
        <w:lang w:val="en-US"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Pr="00A10825" w:rsidRDefault="00017E54" w:rsidP="00AD0C5D">
    <w:pPr>
      <w:pStyle w:val="Fuzeile"/>
      <w:rPr>
        <w:lang w:val="en-US"/>
      </w:rPr>
    </w:pPr>
  </w:p>
  <w:p w14:paraId="587D3C78" w14:textId="4CECD10E" w:rsidR="00017E54" w:rsidRPr="00A10825" w:rsidRDefault="00017E54" w:rsidP="00AD0C5D">
    <w:pPr>
      <w:pStyle w:val="Fuzeile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A10825" w:rsidRDefault="00017E54" w:rsidP="00AD0C5D">
    <w:pPr>
      <w:pStyle w:val="Fuzeile"/>
      <w:rPr>
        <w:rFonts w:asciiTheme="minorHAnsi" w:hAnsiTheme="minorHAnsi"/>
        <w:lang w:val="en-US"/>
      </w:rPr>
    </w:pPr>
    <w:r w:rsidRPr="00A10825">
      <w:rPr>
        <w:rFonts w:asciiTheme="minorHAnsi" w:hAnsiTheme="minorHAnsi"/>
        <w:lang w:val="en-US"/>
      </w:rPr>
      <w:t xml:space="preserve"> </w:t>
    </w:r>
  </w:p>
  <w:p w14:paraId="7B51923B" w14:textId="23782F56" w:rsidR="00017E54" w:rsidRPr="00A10825" w:rsidRDefault="00C60FD7" w:rsidP="00AD0C5D">
    <w:pPr>
      <w:pStyle w:val="Fuzeile"/>
      <w:rPr>
        <w:rFonts w:asciiTheme="minorHAnsi" w:hAnsiTheme="minorHAnsi"/>
        <w:lang w:val="en-US"/>
      </w:rPr>
    </w:pPr>
    <w:r w:rsidRPr="00A10825">
      <w:rPr>
        <w:noProof/>
        <w:lang w:val="en-US"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A10825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Seite</w:t>
                          </w:r>
                          <w:proofErr w:type="spellEnd"/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von </w: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ED7C57"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 w:rsidRPr="00A10825"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5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A10825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proofErr w:type="spellStart"/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Seite</w:t>
                    </w:r>
                    <w:proofErr w:type="spellEnd"/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</w: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von </w: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separate"/>
                    </w:r>
                    <w:r w:rsidR="00ED7C57"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 w:rsidRPr="00A10825"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proofErr w:type="spellStart"/>
    <w:r w:rsidR="00017E54" w:rsidRPr="00A10825">
      <w:rPr>
        <w:rFonts w:asciiTheme="minorHAnsi" w:hAnsiTheme="minorHAnsi"/>
        <w:lang w:val="en-US"/>
      </w:rPr>
      <w:t>Seite</w:t>
    </w:r>
    <w:proofErr w:type="spellEnd"/>
    <w:r w:rsidR="00017E54" w:rsidRPr="00A10825">
      <w:rPr>
        <w:rFonts w:asciiTheme="minorHAnsi" w:hAnsiTheme="minorHAnsi"/>
        <w:lang w:val="en-US"/>
      </w:rPr>
      <w:t xml:space="preserve"> </w:t>
    </w:r>
  </w:p>
  <w:p w14:paraId="48C8DB77" w14:textId="051576B8" w:rsidR="00017E54" w:rsidRPr="00A10825" w:rsidRDefault="00017E54" w:rsidP="00AD0C5D">
    <w:pPr>
      <w:pStyle w:val="Fuzeile"/>
      <w:rPr>
        <w:rFonts w:asciiTheme="minorHAnsi" w:hAnsiTheme="minorHAnsi"/>
        <w:lang w:val="en-US"/>
      </w:rPr>
    </w:pPr>
  </w:p>
  <w:p w14:paraId="59C570DD" w14:textId="22D9411D" w:rsidR="00017E54" w:rsidRPr="00A10825" w:rsidRDefault="00ED7C57" w:rsidP="00AD0C5D">
    <w:pPr>
      <w:pStyle w:val="Fuzeile"/>
      <w:rPr>
        <w:rFonts w:asciiTheme="minorHAnsi" w:hAnsiTheme="minorHAnsi"/>
        <w:lang w:val="en-US"/>
      </w:rPr>
    </w:pPr>
    <w:r w:rsidRPr="00A10825">
      <w:rPr>
        <w:rFonts w:asciiTheme="minorHAnsi" w:hAnsiTheme="minorHAnsi"/>
        <w:noProof/>
        <w:lang w:val="en-US"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82E3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682E3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</w:p>
                            <w:p w14:paraId="6261081C" w14:textId="77777777" w:rsidR="00017E54" w:rsidRPr="00A1082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82E3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H. Rauter GmbH &amp; Co. </w:t>
                              </w:r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3F81102F" w14:textId="77777777" w:rsidR="00017E54" w:rsidRPr="00A1082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</w:t>
                              </w:r>
                              <w:proofErr w:type="spellEnd"/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3</w:t>
                              </w:r>
                            </w:p>
                            <w:p w14:paraId="5556B822" w14:textId="0325FD0D" w:rsidR="00017E54" w:rsidRPr="00A1082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</w:t>
                              </w:r>
                              <w:proofErr w:type="spellStart"/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A1082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A10825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82E38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682E3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Bei Rückfragen wenden Sie sich bitte an:</w:t>
                              </w:r>
                            </w:p>
                            <w:p w14:paraId="4E2C54AE" w14:textId="71BFFE5D" w:rsidR="00017E54" w:rsidRPr="00682E38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682E38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29CF9680" w14:textId="4DED20F9" w:rsidR="00017E54" w:rsidRPr="00682E38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hyperlink r:id="rId2" w:history="1">
                                <w:r w:rsidRPr="00682E38">
                                  <w:rPr>
                                    <w:rStyle w:val="Hyperlink"/>
                                    <w:rFonts w:cs="Arial"/>
                                    <w:color w:val="FFFFFF" w:themeColor="background1"/>
                                    <w:sz w:val="18"/>
                                    <w:szCs w:val="18"/>
                                    <w:u w:val="none"/>
                                    <w:lang w:val="it-IT"/>
                                  </w:rPr>
                                  <w:t>g.mazzullo@vita-zahnfabrik.com</w:t>
                                </w:r>
                              </w:hyperlink>
                            </w:p>
                            <w:p w14:paraId="189901BA" w14:textId="77777777" w:rsidR="008C44A6" w:rsidRPr="00682E38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194BF885" w:rsidR="008C44A6" w:rsidRPr="001E5391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1E5391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6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7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8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3" o:title=""/>
              </v:shape>
              <v:group id="Gruppieren 33" o:spid="_x0000_s1039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0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82E3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682E3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</w:p>
                      <w:p w14:paraId="6261081C" w14:textId="77777777" w:rsidR="00017E54" w:rsidRPr="00A1082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82E3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H. Rauter GmbH &amp; Co. </w:t>
                        </w:r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3F81102F" w14:textId="77777777" w:rsidR="00017E54" w:rsidRPr="00A1082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proofErr w:type="spellStart"/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</w:t>
                        </w:r>
                        <w:proofErr w:type="spellEnd"/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3</w:t>
                        </w:r>
                      </w:p>
                      <w:p w14:paraId="5556B822" w14:textId="0325FD0D" w:rsidR="00017E54" w:rsidRPr="00A1082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</w:t>
                        </w:r>
                        <w:proofErr w:type="spellStart"/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Säckingen</w:t>
                        </w:r>
                        <w:proofErr w:type="spellEnd"/>
                      </w:p>
                      <w:p w14:paraId="7AE2E11E" w14:textId="77777777" w:rsidR="00017E54" w:rsidRPr="00A1082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A10825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1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82E38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682E3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Bei Rückfragen wenden Sie sich bitte an:</w:t>
                        </w:r>
                      </w:p>
                      <w:p w14:paraId="4E2C54AE" w14:textId="71BFFE5D" w:rsidR="00017E54" w:rsidRPr="00682E38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682E38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29CF9680" w14:textId="4DED20F9" w:rsidR="00017E54" w:rsidRPr="00682E38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hyperlink r:id="rId4" w:history="1">
                          <w:r w:rsidRPr="00682E38">
                            <w:rPr>
                              <w:rStyle w:val="Hyperlink"/>
                              <w:rFonts w:cs="Arial"/>
                              <w:color w:val="FFFFFF" w:themeColor="background1"/>
                              <w:sz w:val="18"/>
                              <w:szCs w:val="18"/>
                              <w:u w:val="none"/>
                              <w:lang w:val="it-IT"/>
                            </w:rPr>
                            <w:t>g.mazzullo@vita-zahnfabrik.com</w:t>
                          </w:r>
                        </w:hyperlink>
                      </w:p>
                      <w:p w14:paraId="189901BA" w14:textId="77777777" w:rsidR="008C44A6" w:rsidRPr="00682E38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194BF885" w:rsidR="008C44A6" w:rsidRPr="001E5391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1E5391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A10825" w:rsidRDefault="00017E54" w:rsidP="00AD0C5D">
    <w:pPr>
      <w:pStyle w:val="Fuzeile"/>
      <w:rPr>
        <w:rFonts w:asciiTheme="minorHAnsi" w:hAnsiTheme="minorHAnsi"/>
        <w:lang w:val="en-US"/>
      </w:rPr>
    </w:pPr>
  </w:p>
  <w:p w14:paraId="3C940603" w14:textId="362AB180" w:rsidR="00017E54" w:rsidRPr="00A10825" w:rsidRDefault="00017E54" w:rsidP="004937D9">
    <w:pPr>
      <w:pStyle w:val="Fuzeile"/>
      <w:rPr>
        <w:rFonts w:asciiTheme="minorHAnsi" w:hAnsiTheme="minorHAnsi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D1576" w14:textId="77777777" w:rsidR="00916020" w:rsidRPr="00A10825" w:rsidRDefault="00916020" w:rsidP="00604131">
      <w:r w:rsidRPr="00A10825">
        <w:separator/>
      </w:r>
    </w:p>
    <w:p w14:paraId="47DD49B3" w14:textId="77777777" w:rsidR="00916020" w:rsidRPr="00A10825" w:rsidRDefault="00916020" w:rsidP="00604131"/>
  </w:footnote>
  <w:footnote w:type="continuationSeparator" w:id="0">
    <w:p w14:paraId="20C28C4D" w14:textId="77777777" w:rsidR="00916020" w:rsidRPr="00A10825" w:rsidRDefault="00916020" w:rsidP="00604131">
      <w:r w:rsidRPr="00A10825">
        <w:continuationSeparator/>
      </w:r>
    </w:p>
    <w:p w14:paraId="628D3AB7" w14:textId="77777777" w:rsidR="00916020" w:rsidRPr="00A10825" w:rsidRDefault="00916020" w:rsidP="00604131"/>
  </w:footnote>
  <w:footnote w:type="continuationNotice" w:id="1">
    <w:p w14:paraId="6054169F" w14:textId="77777777" w:rsidR="00916020" w:rsidRPr="00A10825" w:rsidRDefault="0091602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A1030" w14:textId="7DA1EA9A" w:rsidR="00017E54" w:rsidRPr="00A10825" w:rsidRDefault="00017E54" w:rsidP="004E6107">
    <w:r w:rsidRPr="00A10825"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A10825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10825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10825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10825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A10825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A10825" w:rsidRDefault="00C60FD7" w:rsidP="00604131">
    <w:r w:rsidRPr="00A10825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A10825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 w:rsidRPr="00A10825"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>PRESSE</w:t>
                          </w:r>
                          <w:r w:rsidRPr="00A10825"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 xml:space="preserve"> INFO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4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A10825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 w:rsidRPr="00A10825"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>PRESSE</w:t>
                    </w:r>
                    <w:r w:rsidRPr="00A10825"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 xml:space="preserve"> INFO</w:t>
                    </w:r>
                  </w:p>
                </w:txbxContent>
              </v:textbox>
            </v:shape>
          </w:pict>
        </mc:Fallback>
      </mc:AlternateContent>
    </w:r>
    <w:r w:rsidR="007147AC" w:rsidRPr="00A10825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A10825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10825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10825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10825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22C3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19DA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487D"/>
    <w:rsid w:val="001D6EF9"/>
    <w:rsid w:val="001E00EE"/>
    <w:rsid w:val="001E0C14"/>
    <w:rsid w:val="001E2E25"/>
    <w:rsid w:val="001E312B"/>
    <w:rsid w:val="001E3D1F"/>
    <w:rsid w:val="001E5391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00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4850"/>
    <w:rsid w:val="003F72A8"/>
    <w:rsid w:val="003F7D9B"/>
    <w:rsid w:val="004002AD"/>
    <w:rsid w:val="00400D22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6DFB"/>
    <w:rsid w:val="004470E5"/>
    <w:rsid w:val="00450E40"/>
    <w:rsid w:val="004555EA"/>
    <w:rsid w:val="00463BCA"/>
    <w:rsid w:val="0046408C"/>
    <w:rsid w:val="00465331"/>
    <w:rsid w:val="00465ECA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4A46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44CE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E38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0A93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ED"/>
    <w:rsid w:val="0094722F"/>
    <w:rsid w:val="00950846"/>
    <w:rsid w:val="00955005"/>
    <w:rsid w:val="00956BE2"/>
    <w:rsid w:val="00957AF7"/>
    <w:rsid w:val="00957F37"/>
    <w:rsid w:val="00961579"/>
    <w:rsid w:val="00962191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069C3"/>
    <w:rsid w:val="00A10825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0667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4D48"/>
    <w:rsid w:val="00B45696"/>
    <w:rsid w:val="00B45C8A"/>
    <w:rsid w:val="00B465DC"/>
    <w:rsid w:val="00B4667A"/>
    <w:rsid w:val="00B46B39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F3C46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783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333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  <w:lang w:val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  <w:lang w:val="it-IT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3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  <w:lang w:eastAsia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  <w:lang w:eastAsia="de-DE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134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30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45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67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0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04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81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88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86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81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126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163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info@up3dtech.com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hyperlink" Target="https://www.up3dtech.com/" TargetMode="External"/><Relationship Id="rId17" Type="http://schemas.openxmlformats.org/officeDocument/2006/relationships/hyperlink" Target="mailto:g.mazzullo@vita-zahnfabrik.com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info@vita-zahnfabrik.com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https://www.vita-zahnfabrik.com" TargetMode="Externa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marketing@up3dtech.com" TargetMode="Externa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hyperlink" Target="mailto:g.mazzullo@vita-zahnfabrik.com" TargetMode="External"/><Relationship Id="rId1" Type="http://schemas.openxmlformats.org/officeDocument/2006/relationships/image" Target="media/image3.emf"/><Relationship Id="rId4" Type="http://schemas.openxmlformats.org/officeDocument/2006/relationships/hyperlink" Target="mailto:g.mazzullo@vita-zahnfabrik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Props1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3</Pages>
  <Words>386</Words>
  <Characters>2712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3092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Mazzullo, Giulia</cp:lastModifiedBy>
  <cp:revision>8</cp:revision>
  <cp:lastPrinted>2023-06-26T10:19:00Z</cp:lastPrinted>
  <dcterms:created xsi:type="dcterms:W3CDTF">2025-06-26T05:54:00Z</dcterms:created>
  <dcterms:modified xsi:type="dcterms:W3CDTF">2025-06-26T08:43:00Z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